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BF6F4B" w:rsidRPr="00DA79F9" w:rsidRDefault="00BF6F4B" w:rsidP="00D921EA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2218">
              <w:rPr>
                <w:rStyle w:val="fontstyle01"/>
              </w:rPr>
              <w:t>AUTORIZA O PODER EXECUTIVO MUNICIPAL A FIRMAR CONVENIO INSTITUIÇÃO DE ENSINO, VISANDO ESTABELECER AÇÃO ARTICULADA PARA INCENTIVOAO DESENVOLVIMENTO TECNICO PROFISSIONAL AO FUNCIONALISMO, E DA OUTRAS PROVIDENCIAS.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nº </w:t>
      </w:r>
      <w:r w:rsidR="00593EDB">
        <w:rPr>
          <w:rFonts w:ascii="Times New Roman" w:hAnsi="Times New Roman"/>
          <w:sz w:val="28"/>
          <w:szCs w:val="28"/>
        </w:rPr>
        <w:t>0</w:t>
      </w:r>
      <w:r w:rsidR="00BB7440">
        <w:rPr>
          <w:rFonts w:ascii="Times New Roman" w:hAnsi="Times New Roman"/>
          <w:sz w:val="28"/>
          <w:szCs w:val="28"/>
        </w:rPr>
        <w:t>0</w:t>
      </w:r>
      <w:r w:rsidR="008B2218">
        <w:rPr>
          <w:rFonts w:ascii="Times New Roman" w:hAnsi="Times New Roman"/>
          <w:sz w:val="28"/>
          <w:szCs w:val="28"/>
        </w:rPr>
        <w:t>2</w:t>
      </w:r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8B2218" w:rsidRDefault="00BF6F4B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76F7">
        <w:rPr>
          <w:rFonts w:ascii="Times New Roman" w:hAnsi="Times New Roman"/>
          <w:sz w:val="28"/>
          <w:szCs w:val="28"/>
        </w:rPr>
        <w:t>Comisss</w:t>
      </w:r>
      <w:r w:rsidR="00D921EA">
        <w:rPr>
          <w:rFonts w:ascii="Times New Roman" w:hAnsi="Times New Roman"/>
          <w:sz w:val="28"/>
          <w:szCs w:val="28"/>
        </w:rPr>
        <w:t>ão</w:t>
      </w:r>
      <w:proofErr w:type="spellEnd"/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40358">
        <w:rPr>
          <w:rFonts w:ascii="Times New Roman" w:hAnsi="Times New Roman"/>
          <w:sz w:val="28"/>
          <w:szCs w:val="28"/>
        </w:rPr>
        <w:t>Projeto de Lei nº 0</w:t>
      </w:r>
      <w:r w:rsidR="00D921EA">
        <w:rPr>
          <w:rFonts w:ascii="Times New Roman" w:hAnsi="Times New Roman"/>
          <w:sz w:val="28"/>
          <w:szCs w:val="28"/>
        </w:rPr>
        <w:t>0</w:t>
      </w:r>
      <w:r w:rsidR="001F5D93">
        <w:rPr>
          <w:rFonts w:ascii="Times New Roman" w:hAnsi="Times New Roman"/>
          <w:sz w:val="28"/>
          <w:szCs w:val="28"/>
        </w:rPr>
        <w:t>5</w:t>
      </w:r>
      <w:bookmarkStart w:id="0" w:name="_GoBack"/>
      <w:bookmarkEnd w:id="0"/>
      <w:r w:rsidR="000A20ED">
        <w:rPr>
          <w:rFonts w:ascii="Times New Roman" w:hAnsi="Times New Roman"/>
          <w:sz w:val="28"/>
          <w:szCs w:val="28"/>
        </w:rPr>
        <w:t>/1</w:t>
      </w:r>
      <w:r w:rsidR="00BB7440">
        <w:rPr>
          <w:rFonts w:ascii="Times New Roman" w:hAnsi="Times New Roman"/>
          <w:sz w:val="28"/>
          <w:szCs w:val="28"/>
        </w:rPr>
        <w:t>7</w:t>
      </w:r>
      <w:r w:rsidR="00113856">
        <w:rPr>
          <w:rFonts w:ascii="Times New Roman" w:hAnsi="Times New Roman"/>
          <w:sz w:val="28"/>
          <w:szCs w:val="28"/>
        </w:rPr>
        <w:t>, do Poder Executivo que</w:t>
      </w:r>
      <w:r w:rsidR="008B2218">
        <w:rPr>
          <w:rFonts w:ascii="Times New Roman" w:hAnsi="Times New Roman"/>
          <w:sz w:val="28"/>
          <w:szCs w:val="28"/>
        </w:rPr>
        <w:t xml:space="preserve"> </w:t>
      </w:r>
      <w:r w:rsidR="008B2218">
        <w:rPr>
          <w:rStyle w:val="fontstyle01"/>
        </w:rPr>
        <w:t>AUTORIZA O PODER EXECUTIVO MUNICIPAL A FIRMAR CONVENIO INSTITUIÇÃO DE ENSINO, VISANDO ESTABELECER AÇÃO ARTICULADA PARA INCENTIVOAO DESENVOLVIMENTO TECNICO PROFISSIONAL AO FUNCIONALISMO, E DA OUTRAS PROVIDENCIAS.</w:t>
      </w:r>
      <w:r w:rsidR="008B2218">
        <w:rPr>
          <w:rStyle w:val="fontstyle01"/>
        </w:rPr>
        <w:t xml:space="preserve"> </w:t>
      </w:r>
      <w:r w:rsidR="00113856">
        <w:rPr>
          <w:rFonts w:ascii="Times New Roman" w:hAnsi="Times New Roman"/>
          <w:sz w:val="28"/>
          <w:szCs w:val="28"/>
        </w:rPr>
        <w:tab/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D921EA">
        <w:rPr>
          <w:rFonts w:ascii="Times New Roman" w:hAnsi="Times New Roman"/>
          <w:sz w:val="28"/>
          <w:szCs w:val="28"/>
        </w:rPr>
        <w:t xml:space="preserve"> Comissão</w:t>
      </w:r>
      <w:r>
        <w:rPr>
          <w:rFonts w:ascii="Times New Roman" w:hAnsi="Times New Roman"/>
          <w:sz w:val="28"/>
          <w:szCs w:val="28"/>
        </w:rPr>
        <w:t xml:space="preserve"> Competente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 xml:space="preserve">analise da matéria manifesta-se </w:t>
      </w:r>
      <w:r w:rsidR="008B2218">
        <w:rPr>
          <w:rFonts w:ascii="Times New Roman" w:hAnsi="Times New Roman"/>
          <w:sz w:val="28"/>
          <w:szCs w:val="28"/>
        </w:rPr>
        <w:t>pelo encaminhamento da matéria ao plenário para deliberação.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8B2218">
        <w:rPr>
          <w:rFonts w:ascii="Times New Roman" w:hAnsi="Times New Roman"/>
          <w:sz w:val="28"/>
          <w:szCs w:val="28"/>
        </w:rPr>
        <w:t>09 de março</w:t>
      </w:r>
      <w:r w:rsidR="00310C49">
        <w:rPr>
          <w:rFonts w:ascii="Times New Roman" w:hAnsi="Times New Roman"/>
          <w:sz w:val="28"/>
          <w:szCs w:val="28"/>
        </w:rPr>
        <w:t xml:space="preserve"> 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D921EA">
      <w:pPr>
        <w:ind w:right="-1"/>
        <w:jc w:val="center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</w:p>
    <w:p w:rsidR="00113856" w:rsidRDefault="00113856" w:rsidP="00D921EA">
      <w:pPr>
        <w:ind w:left="2832" w:firstLine="708"/>
        <w:jc w:val="center"/>
        <w:rPr>
          <w:rFonts w:ascii="Times New Roman" w:hAnsi="Times New Roman"/>
          <w:sz w:val="28"/>
          <w:szCs w:val="28"/>
        </w:rPr>
      </w:pPr>
    </w:p>
    <w:p w:rsidR="000176F7" w:rsidRDefault="000A20ED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</w:p>
    <w:p w:rsidR="00DA79F9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Presidente</w:t>
      </w:r>
    </w:p>
    <w:p w:rsidR="00DA79F9" w:rsidRDefault="00DA79F9" w:rsidP="00D921EA">
      <w:pPr>
        <w:jc w:val="center"/>
        <w:rPr>
          <w:rFonts w:ascii="Times New Roman" w:hAnsi="Times New Roman"/>
          <w:sz w:val="28"/>
          <w:szCs w:val="28"/>
        </w:rPr>
      </w:pPr>
    </w:p>
    <w:p w:rsidR="000176F7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proofErr w:type="spellStart"/>
      <w:r w:rsidR="00BB7440">
        <w:rPr>
          <w:rFonts w:ascii="Times New Roman" w:hAnsi="Times New Roman"/>
          <w:sz w:val="28"/>
          <w:szCs w:val="28"/>
        </w:rPr>
        <w:t>Dieke</w:t>
      </w:r>
      <w:proofErr w:type="spellEnd"/>
      <w:r w:rsidR="00BB7440">
        <w:rPr>
          <w:rFonts w:ascii="Times New Roman" w:hAnsi="Times New Roman"/>
          <w:sz w:val="28"/>
          <w:szCs w:val="28"/>
        </w:rPr>
        <w:t xml:space="preserve"> Franciane de Bona</w:t>
      </w:r>
    </w:p>
    <w:p w:rsidR="00D62DBB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p w:rsidR="00004308" w:rsidRDefault="00004308" w:rsidP="00D921EA">
      <w:pPr>
        <w:jc w:val="center"/>
        <w:rPr>
          <w:rFonts w:ascii="Times New Roman" w:hAnsi="Times New Roman"/>
          <w:sz w:val="28"/>
          <w:szCs w:val="28"/>
        </w:rPr>
      </w:pPr>
    </w:p>
    <w:p w:rsidR="00113856" w:rsidRDefault="00D62DBB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310C49">
        <w:rPr>
          <w:rFonts w:ascii="Times New Roman" w:hAnsi="Times New Roman"/>
          <w:sz w:val="28"/>
          <w:szCs w:val="28"/>
        </w:rPr>
        <w:t>Derli Bento</w:t>
      </w:r>
    </w:p>
    <w:p w:rsidR="00D62DBB" w:rsidRDefault="00113856" w:rsidP="00D921E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Membro</w:t>
      </w:r>
    </w:p>
    <w:sectPr w:rsidR="00D62DBB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1F5D93"/>
    <w:rsid w:val="002D4A2D"/>
    <w:rsid w:val="00310C49"/>
    <w:rsid w:val="003122F5"/>
    <w:rsid w:val="004163CA"/>
    <w:rsid w:val="00474E27"/>
    <w:rsid w:val="00495728"/>
    <w:rsid w:val="005400F2"/>
    <w:rsid w:val="005513DD"/>
    <w:rsid w:val="00593EDB"/>
    <w:rsid w:val="00674D07"/>
    <w:rsid w:val="00692631"/>
    <w:rsid w:val="006A632E"/>
    <w:rsid w:val="006D0425"/>
    <w:rsid w:val="00772E98"/>
    <w:rsid w:val="00787964"/>
    <w:rsid w:val="007A6884"/>
    <w:rsid w:val="007E34C6"/>
    <w:rsid w:val="007F2D37"/>
    <w:rsid w:val="00860BD5"/>
    <w:rsid w:val="00885428"/>
    <w:rsid w:val="008B221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3324"/>
    <w:rsid w:val="00BF6F4B"/>
    <w:rsid w:val="00C0450D"/>
    <w:rsid w:val="00C22058"/>
    <w:rsid w:val="00C232BB"/>
    <w:rsid w:val="00C40358"/>
    <w:rsid w:val="00C604E7"/>
    <w:rsid w:val="00D5118A"/>
    <w:rsid w:val="00D62DBB"/>
    <w:rsid w:val="00D9174F"/>
    <w:rsid w:val="00D921EA"/>
    <w:rsid w:val="00DA79F9"/>
    <w:rsid w:val="00DE2F2A"/>
    <w:rsid w:val="00E3645F"/>
    <w:rsid w:val="00EA41C0"/>
    <w:rsid w:val="00F20F89"/>
    <w:rsid w:val="00F32608"/>
    <w:rsid w:val="00F53C18"/>
    <w:rsid w:val="00FB188E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10</TotalTime>
  <Pages>1</Pages>
  <Words>163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</dc:creator>
  <cp:lastModifiedBy>João</cp:lastModifiedBy>
  <cp:revision>4</cp:revision>
  <cp:lastPrinted>2018-03-09T12:33:00Z</cp:lastPrinted>
  <dcterms:created xsi:type="dcterms:W3CDTF">2018-02-26T19:18:00Z</dcterms:created>
  <dcterms:modified xsi:type="dcterms:W3CDTF">2018-03-09T12:33:00Z</dcterms:modified>
</cp:coreProperties>
</file>